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Broxbourne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Broxbourne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Broxbourne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Broxbourne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Broxbourne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Broxbourne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40.0% </w:t>
      </w:r>
      <w:r w:rsidRPr="004747BF">
        <w:rPr>
          <w:rFonts w:ascii="Libre Franklin Light" w:eastAsia="Times New Roman" w:hAnsi="Libre Franklin Light" w:cs="Calibri Light"/>
        </w:rPr>
        <w:t xml:space="preserve">of those respondents classified as PGSI 8+ in Broxbourne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Broxbourne is estimated to be </w:t>
      </w:r>
      <w:r w:rsidRPr="00773DF7">
        <w:rPr>
          <w:rFonts w:ascii="Libre Franklin Light" w:eastAsia="Times New Roman" w:hAnsi="Libre Franklin Light" w:cs="Calibri Light"/>
          <w:b/>
          <w:bCs/>
          <w:color w:val="C45911" w:themeColor="accent2" w:themeShade="BF"/>
        </w:rPr>
        <w:t xml:space="preserve">£1,907,780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Broxbourne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Broxbourne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xbou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Broxbourne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xbou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Broxbourne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Broxbourne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xbou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Broxbourne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Broxbourne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Broxbourne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Broxbourne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Broxbourne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Broxbourne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£1,907,780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Broxbourne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£31,075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£642,640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£46,036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£1,151,343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£1,907,780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Broxbourne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Broxbourne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Broxbourne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Broxbourne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Broxbourne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Broxbourne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Broxbourne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Broxbourne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59DC597-B3B4-4E64-A53F-44F5C874C62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